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0B2CF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9486F8F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</w:p>
    <w:p w14:paraId="6AECC246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</w:p>
    <w:p w14:paraId="17E5E50D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office of the custody of the park </w:t>
      </w:r>
      <w:proofErr w:type="spellStart"/>
      <w:r>
        <w:rPr>
          <w:rFonts w:ascii="Times New Roman" w:hAnsi="Times New Roman" w:cs="Times New Roman"/>
          <w:sz w:val="24"/>
          <w:szCs w:val="24"/>
        </w:rPr>
        <w:t>Donyet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14:paraId="6990F3AB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during the minority of Edward, son of George, Duke of Clarence.</w:t>
      </w:r>
    </w:p>
    <w:p w14:paraId="78E0E00D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p.92)</w:t>
      </w:r>
    </w:p>
    <w:p w14:paraId="6600595E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</w:p>
    <w:p w14:paraId="367154B9" w14:textId="77777777" w:rsidR="00761C3F" w:rsidRDefault="00761C3F" w:rsidP="00761C3F">
      <w:pPr>
        <w:rPr>
          <w:rFonts w:ascii="Times New Roman" w:hAnsi="Times New Roman" w:cs="Times New Roman"/>
          <w:sz w:val="24"/>
          <w:szCs w:val="24"/>
        </w:rPr>
      </w:pPr>
    </w:p>
    <w:p w14:paraId="34CC146D" w14:textId="77777777" w:rsidR="00761C3F" w:rsidRPr="00F645ED" w:rsidRDefault="00761C3F" w:rsidP="00761C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6E2523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53CC0" w14:textId="77777777" w:rsidR="00761C3F" w:rsidRDefault="00761C3F" w:rsidP="009139A6">
      <w:r>
        <w:separator/>
      </w:r>
    </w:p>
  </w:endnote>
  <w:endnote w:type="continuationSeparator" w:id="0">
    <w:p w14:paraId="1F73AB8B" w14:textId="77777777" w:rsidR="00761C3F" w:rsidRDefault="00761C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EF6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1A6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D99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3DDF5" w14:textId="77777777" w:rsidR="00761C3F" w:rsidRDefault="00761C3F" w:rsidP="009139A6">
      <w:r>
        <w:separator/>
      </w:r>
    </w:p>
  </w:footnote>
  <w:footnote w:type="continuationSeparator" w:id="0">
    <w:p w14:paraId="3083AE02" w14:textId="77777777" w:rsidR="00761C3F" w:rsidRDefault="00761C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598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70B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212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3F"/>
    <w:rsid w:val="000666E0"/>
    <w:rsid w:val="004A5C50"/>
    <w:rsid w:val="005C130B"/>
    <w:rsid w:val="00761C3F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8304"/>
  <w15:chartTrackingRefBased/>
  <w15:docId w15:val="{7AAA9D30-3302-404B-88F6-AD7DE051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3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2021-02-26T20:40:00Z</dcterms:created>
  <dcterms:modified xsi:type="dcterms:W3CDTF">2021-02-26T20:42:00Z</dcterms:modified>
</cp:coreProperties>
</file>